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附件一</w:t>
      </w:r>
      <w:r>
        <w:rPr>
          <w:rFonts w:ascii="楷体_GB2312" w:eastAsia="楷体_GB2312"/>
          <w:b/>
          <w:sz w:val="28"/>
          <w:szCs w:val="28"/>
        </w:rPr>
        <w:t xml:space="preserve">  </w:t>
      </w:r>
      <w:r>
        <w:rPr>
          <w:rFonts w:hint="eastAsia" w:ascii="楷体_GB2312" w:eastAsia="楷体_GB2312"/>
          <w:b/>
          <w:sz w:val="28"/>
          <w:szCs w:val="28"/>
        </w:rPr>
        <w:t>备案证</w:t>
      </w:r>
    </w:p>
    <w:p>
      <w:pPr>
        <w:adjustRightInd w:val="0"/>
        <w:snapToGrid w:val="0"/>
        <w:rPr>
          <w:rFonts w:ascii="楷体_GB2312" w:eastAsia="楷体_GB2312"/>
          <w:b/>
          <w:sz w:val="28"/>
          <w:szCs w:val="28"/>
        </w:rPr>
      </w:pPr>
      <w:bookmarkStart w:id="0" w:name="_GoBack"/>
      <w:r>
        <w:rPr>
          <w:rFonts w:ascii="楷体_GB2312" w:eastAsia="楷体_GB2312"/>
          <w:b/>
          <w:sz w:val="28"/>
          <w:szCs w:val="28"/>
        </w:rPr>
        <w:pict>
          <v:shape id="_x0000_i1030" o:spt="75" alt="" type="#_x0000_t75" style="height:663.75pt;width:477.75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  <w:bookmarkEnd w:id="0"/>
    </w:p>
    <w:p>
      <w:pPr>
        <w:adjustRightInd w:val="0"/>
        <w:snapToGrid w:val="0"/>
        <w:rPr>
          <w:rFonts w:ascii="楷体_GB2312" w:eastAsia="楷体_GB2312"/>
          <w:b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74" w:right="1474" w:bottom="1474" w:left="1474" w:header="851" w:footer="992" w:gutter="0"/>
          <w:cols w:space="425" w:num="1"/>
          <w:docGrid w:type="lines" w:linePitch="312" w:charSpace="0"/>
        </w:sectPr>
      </w:pPr>
      <w:r>
        <w:rPr>
          <w:rFonts w:hint="eastAsia" w:ascii="楷体_GB2312" w:eastAsia="楷体_GB2312"/>
          <w:b/>
          <w:sz w:val="28"/>
          <w:szCs w:val="28"/>
        </w:rPr>
        <w:t>附件二</w:t>
      </w:r>
      <w:r>
        <w:rPr>
          <w:rFonts w:ascii="楷体_GB2312" w:eastAsia="楷体_GB2312"/>
          <w:b/>
          <w:sz w:val="28"/>
          <w:szCs w:val="28"/>
        </w:rPr>
        <w:t xml:space="preserve">  </w:t>
      </w:r>
      <w:r>
        <w:rPr>
          <w:rFonts w:hint="eastAsia" w:ascii="楷体_GB2312" w:eastAsia="楷体_GB2312"/>
          <w:b/>
          <w:sz w:val="28"/>
          <w:szCs w:val="28"/>
        </w:rPr>
        <w:t>环评委托书</w:t>
      </w:r>
    </w:p>
    <w:p>
      <w:pPr>
        <w:adjustRightInd w:val="0"/>
        <w:snapToGrid w:val="0"/>
        <w:rPr>
          <w:rFonts w:ascii="楷体_GB2312" w:eastAsia="楷体_GB2312"/>
          <w:b/>
          <w:sz w:val="28"/>
          <w:szCs w:val="28"/>
        </w:rPr>
        <w:sectPr>
          <w:pgSz w:w="11906" w:h="16838"/>
          <w:pgMar w:top="1474" w:right="1474" w:bottom="1474" w:left="1474" w:header="851" w:footer="992" w:gutter="0"/>
          <w:cols w:space="425" w:num="1"/>
          <w:docGrid w:type="lines" w:linePitch="312" w:charSpace="0"/>
        </w:sectPr>
      </w:pPr>
      <w:r>
        <w:rPr>
          <w:rFonts w:hint="eastAsia" w:ascii="楷体_GB2312" w:eastAsia="楷体_GB2312"/>
          <w:b/>
          <w:sz w:val="28"/>
          <w:szCs w:val="28"/>
        </w:rPr>
        <w:t>附件三</w:t>
      </w:r>
      <w:r>
        <w:rPr>
          <w:rFonts w:ascii="楷体_GB2312" w:eastAsia="楷体_GB2312"/>
          <w:b/>
          <w:sz w:val="28"/>
          <w:szCs w:val="28"/>
        </w:rPr>
        <w:t xml:space="preserve">  </w:t>
      </w:r>
      <w:r>
        <w:rPr>
          <w:rFonts w:hint="eastAsia" w:ascii="楷体_GB2312" w:eastAsia="楷体_GB2312"/>
          <w:b/>
          <w:sz w:val="28"/>
          <w:szCs w:val="28"/>
        </w:rPr>
        <w:t>真实性承诺</w:t>
      </w:r>
    </w:p>
    <w:p>
      <w:pPr>
        <w:adjustRightInd w:val="0"/>
        <w:snapToGrid w:val="0"/>
      </w:pPr>
      <w:r>
        <w:rPr>
          <w:rFonts w:hint="eastAsia" w:ascii="楷体_GB2312" w:eastAsia="楷体_GB2312"/>
          <w:b/>
          <w:sz w:val="28"/>
          <w:szCs w:val="28"/>
        </w:rPr>
        <w:t>附件四</w:t>
      </w:r>
      <w:r>
        <w:rPr>
          <w:rFonts w:ascii="楷体_GB2312" w:eastAsia="楷体_GB2312"/>
          <w:b/>
          <w:sz w:val="28"/>
          <w:szCs w:val="28"/>
        </w:rPr>
        <w:t xml:space="preserve">  </w:t>
      </w:r>
      <w:r>
        <w:rPr>
          <w:rFonts w:hint="eastAsia" w:ascii="楷体_GB2312" w:eastAsia="楷体_GB2312"/>
          <w:b/>
          <w:sz w:val="28"/>
          <w:szCs w:val="28"/>
        </w:rPr>
        <w:t>华鼎工业园规划环评批复</w:t>
      </w:r>
    </w:p>
    <w:p>
      <w:pPr>
        <w:adjustRightInd w:val="0"/>
        <w:snapToGrid w:val="0"/>
        <w:jc w:val="left"/>
      </w:pPr>
      <w:r>
        <w:pict>
          <v:shape id="_x0000_i1026" o:spt="75" alt="批文1.jpg" type="#_x0000_t75" style="height:462.75pt;width:611.25pt;rotation:5898240f;" filled="f" o:preferrelative="t" stroked="f" coordsize="21600,21600">
            <v:path/>
            <v:fill on="f" focussize="0,0"/>
            <v:stroke on="f" joinstyle="miter"/>
            <v:imagedata r:id="rId11" croptop="4044f" cropright="3074f" blacklevel="6554f" o:title=""/>
            <o:lock v:ext="edit" aspectratio="t"/>
            <w10:wrap type="none"/>
            <w10:anchorlock/>
          </v:shape>
        </w:pict>
      </w:r>
      <w:r>
        <w:pict>
          <v:shape id="_x0000_i1027" o:spt="75" alt="批文2.jpg" type="#_x0000_t75" style="height:455.25pt;width:585pt;rotation:5898240f;" filled="f" o:preferrelative="t" stroked="f" coordsize="21600,21600">
            <v:path/>
            <v:fill on="f" focussize="0,0"/>
            <v:stroke on="f" joinstyle="miter"/>
            <v:imagedata r:id="rId12" cropright="4131f" blacklevel="6554f" o:title=""/>
            <o:lock v:ext="edit" aspectratio="t"/>
            <w10:wrap type="none"/>
            <w10:anchorlock/>
          </v:shape>
        </w:pict>
      </w:r>
      <w:r>
        <w:pict>
          <v:shape id="_x0000_i1028" o:spt="75" alt="批文3.jpg" type="#_x0000_t75" style="height:459.75pt;width:651.75pt;rotation:5898240f;" filled="f" o:preferrelative="t" stroked="f" coordsize="21600,21600">
            <v:path/>
            <v:fill on="f" focussize="0,0"/>
            <v:stroke on="f" joinstyle="miter"/>
            <v:imagedata r:id="rId13" blacklevel="6554f" o:title=""/>
            <o:lock v:ext="edit" aspectratio="t"/>
            <w10:wrap type="none"/>
            <w10:anchorlock/>
          </v:shape>
        </w:pict>
      </w:r>
      <w:r>
        <w:pict>
          <v:shape id="_x0000_i1029" o:spt="75" alt="批文4.jpg" type="#_x0000_t75" style="height:459.75pt;width:651.75pt;rotation:5898240f;" filled="f" o:preferrelative="t" stroked="f" coordsize="21600,21600">
            <v:path/>
            <v:fill on="f" focussize="0,0"/>
            <v:stroke on="f" joinstyle="miter"/>
            <v:imagedata r:id="rId14" blacklevel="6554f" o:title=""/>
            <o:lock v:ext="edit" aspectratio="t"/>
            <w10:wrap type="none"/>
            <w10:anchorlock/>
          </v:shape>
        </w:pict>
      </w: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C31"/>
    <w:rsid w:val="00017417"/>
    <w:rsid w:val="00071562"/>
    <w:rsid w:val="000834EA"/>
    <w:rsid w:val="000946A8"/>
    <w:rsid w:val="00095406"/>
    <w:rsid w:val="000E43DC"/>
    <w:rsid w:val="0011337F"/>
    <w:rsid w:val="00160AA6"/>
    <w:rsid w:val="001624A1"/>
    <w:rsid w:val="00162DB2"/>
    <w:rsid w:val="00175930"/>
    <w:rsid w:val="00187B23"/>
    <w:rsid w:val="001927BC"/>
    <w:rsid w:val="00194215"/>
    <w:rsid w:val="00212617"/>
    <w:rsid w:val="00246CDD"/>
    <w:rsid w:val="0029453E"/>
    <w:rsid w:val="002A0903"/>
    <w:rsid w:val="002A5285"/>
    <w:rsid w:val="002B6563"/>
    <w:rsid w:val="002C3AB9"/>
    <w:rsid w:val="002D1DD6"/>
    <w:rsid w:val="002D641F"/>
    <w:rsid w:val="002F6F43"/>
    <w:rsid w:val="00323C92"/>
    <w:rsid w:val="00374D55"/>
    <w:rsid w:val="00377857"/>
    <w:rsid w:val="003B217C"/>
    <w:rsid w:val="00405D8D"/>
    <w:rsid w:val="00411379"/>
    <w:rsid w:val="004B1225"/>
    <w:rsid w:val="004E41AA"/>
    <w:rsid w:val="004F3426"/>
    <w:rsid w:val="00501EF2"/>
    <w:rsid w:val="0051653F"/>
    <w:rsid w:val="005516C6"/>
    <w:rsid w:val="00567EDB"/>
    <w:rsid w:val="00581CFE"/>
    <w:rsid w:val="005A2C31"/>
    <w:rsid w:val="006242E1"/>
    <w:rsid w:val="0063071A"/>
    <w:rsid w:val="00641394"/>
    <w:rsid w:val="006418BC"/>
    <w:rsid w:val="006B122B"/>
    <w:rsid w:val="006D76EF"/>
    <w:rsid w:val="006E43D2"/>
    <w:rsid w:val="00723DF7"/>
    <w:rsid w:val="00740DF5"/>
    <w:rsid w:val="00744440"/>
    <w:rsid w:val="00754ACF"/>
    <w:rsid w:val="00774265"/>
    <w:rsid w:val="007757AF"/>
    <w:rsid w:val="00777FFA"/>
    <w:rsid w:val="00793BCF"/>
    <w:rsid w:val="007C6540"/>
    <w:rsid w:val="007E6E4B"/>
    <w:rsid w:val="007F2B7D"/>
    <w:rsid w:val="007F626F"/>
    <w:rsid w:val="00800A27"/>
    <w:rsid w:val="00812D7C"/>
    <w:rsid w:val="0083319B"/>
    <w:rsid w:val="008342FC"/>
    <w:rsid w:val="0085015F"/>
    <w:rsid w:val="00891640"/>
    <w:rsid w:val="008B1EBB"/>
    <w:rsid w:val="008C2D82"/>
    <w:rsid w:val="00925E04"/>
    <w:rsid w:val="009844A8"/>
    <w:rsid w:val="009958B2"/>
    <w:rsid w:val="009D6591"/>
    <w:rsid w:val="009F0FC0"/>
    <w:rsid w:val="00A4543C"/>
    <w:rsid w:val="00A46F2C"/>
    <w:rsid w:val="00AC356D"/>
    <w:rsid w:val="00AD6335"/>
    <w:rsid w:val="00B01044"/>
    <w:rsid w:val="00B01C5A"/>
    <w:rsid w:val="00B10A73"/>
    <w:rsid w:val="00B52F90"/>
    <w:rsid w:val="00B8407F"/>
    <w:rsid w:val="00B92650"/>
    <w:rsid w:val="00B96C3C"/>
    <w:rsid w:val="00BE5C8D"/>
    <w:rsid w:val="00C36270"/>
    <w:rsid w:val="00C406C5"/>
    <w:rsid w:val="00C52D66"/>
    <w:rsid w:val="00CA053D"/>
    <w:rsid w:val="00CD7874"/>
    <w:rsid w:val="00CF04A8"/>
    <w:rsid w:val="00D33FB0"/>
    <w:rsid w:val="00D361C4"/>
    <w:rsid w:val="00D54B20"/>
    <w:rsid w:val="00D56F03"/>
    <w:rsid w:val="00D74C1C"/>
    <w:rsid w:val="00DC2885"/>
    <w:rsid w:val="00DC75C2"/>
    <w:rsid w:val="00DD2C40"/>
    <w:rsid w:val="00DF0A35"/>
    <w:rsid w:val="00E03E36"/>
    <w:rsid w:val="00E17464"/>
    <w:rsid w:val="00ED047D"/>
    <w:rsid w:val="00EE0F5D"/>
    <w:rsid w:val="00EF4910"/>
    <w:rsid w:val="00F141F3"/>
    <w:rsid w:val="00F24C09"/>
    <w:rsid w:val="00F40C02"/>
    <w:rsid w:val="00F71A59"/>
    <w:rsid w:val="00FA34C0"/>
    <w:rsid w:val="00FD5041"/>
    <w:rsid w:val="12F007B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8</Pages>
  <Words>8</Words>
  <Characters>47</Characters>
  <Lines>0</Lines>
  <Paragraphs>0</Paragraphs>
  <TotalTime>0</TotalTime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2017-02-21T04:31:00Z</dcterms:created>
  <dc:creator>LIQIN</dc:creator>
  <cp:lastModifiedBy>Administrator</cp:lastModifiedBy>
  <dcterms:modified xsi:type="dcterms:W3CDTF">2017-03-09T00:27:58Z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