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</w:rPr>
      </w:pPr>
      <w:r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0" o:spid="_x0000_s1026" type="#_x0000_t75" style="position:absolute;margin-left:6.05pt;margin-top:.25pt;width:422.3pt;height:626.45pt;z-index:-251664384;visibility:visible">
            <v:imagedata r:id="rId6" o:title=""/>
          </v:shape>
        </w:pict>
      </w:r>
      <w:r>
        <w:rPr>
          <w:noProof/>
          <w:lang w:eastAsia="zh-CN"/>
        </w:rPr>
        <w:pict>
          <v:shape id="_x0000_s1027" style="position:absolute;margin-left:4.8pt;margin-top:.25pt;width:83.35pt;height:108.55pt;z-index:-251662336;mso-position-horizontal-relative:text;mso-position-vertical-relative:text" coordorigin="1795,-1827" coordsize="1667,2171" path="m1795,344r1667,l3462,-1827r-1667,l1795,344xe" filled="f" strokeweight=".20603mm">
            <v:path arrowok="t"/>
          </v:shape>
        </w:pict>
      </w:r>
      <w:r>
        <w:rPr>
          <w:noProof/>
          <w:lang w:eastAsia="zh-CN"/>
        </w:rPr>
        <w:pict>
          <v:shape id="_x0000_s1028" style="position:absolute;margin-left:437pt;margin-top:-.55pt;width:.1pt;height:639.35pt;z-index:-251657216;mso-position-horizontal-relative:text;mso-position-vertical-relative:text" coordorigin="10344,-1884" coordsize="0,12787" path="m10344,-1884r,12787e" filled="f" strokeweight=".20464mm">
            <v:path arrowok="t"/>
          </v:shape>
        </w:pict>
      </w:r>
      <w:r>
        <w:rPr>
          <w:noProof/>
          <w:lang w:eastAsia="zh-CN"/>
        </w:rPr>
        <w:pict>
          <v:shape id="_x0000_s1029" style="position:absolute;margin-left:5pt;margin-top:-.55pt;width:.1pt;height:639.35pt;z-index:-251658240;mso-position-horizontal-relative:text;mso-position-vertical-relative:text" coordorigin="1704,-1884" coordsize="0,12787" path="m1704,-1884r,12787e" filled="f" strokeweight=".58pt">
            <v:path arrowok="t"/>
          </v:shape>
        </w:pict>
      </w:r>
      <w:r>
        <w:rPr>
          <w:noProof/>
          <w:lang w:eastAsia="zh-CN"/>
        </w:rPr>
        <w:pict>
          <v:shape id="_x0000_s1030" style="position:absolute;margin-left:4.8pt;margin-top:-.8pt;width:432.45pt;height:.1pt;z-index:-251659264;mso-position-horizontal-relative:text;mso-position-vertical-relative:text" coordorigin="1700,-1889" coordsize="8649,0" path="m1700,-1889r8648,e" filled="f" strokeweight=".58pt">
            <v:path arrowok="t"/>
          </v:shape>
        </w:pict>
      </w:r>
      <w:r>
        <w:rPr>
          <w:noProof/>
          <w:lang w:eastAsia="zh-CN"/>
        </w:rPr>
        <w:pict>
          <v:shape id="图片 23" o:spid="_x0000_s1031" type="#_x0000_t75" style="position:absolute;margin-left:16.8pt;margin-top:3.7pt;width:68.3pt;height:78.5pt;z-index:-251661312;visibility:visible">
            <v:imagedata r:id="rId7" o:title=""/>
          </v:shape>
        </w:pict>
      </w:r>
      <w:r>
        <w:rPr>
          <w:noProof/>
          <w:lang w:eastAsia="zh-CN"/>
        </w:rPr>
        <w:pict>
          <v:shape id="_x0000_s1032" style="position:absolute;margin-left:9.55pt;margin-top:2.3pt;width:83.35pt;height:108.55pt;z-index:-251663360;mso-position-horizontal-relative:text;mso-position-vertical-relative:text" coordorigin="1795,-1827" coordsize="1667,2171" path="m1795,344r1667,l3462,-1827r-1667,l1795,344xe" stroked="f">
            <v:path arrowok="t"/>
          </v:shape>
        </w:pict>
      </w:r>
    </w:p>
    <w:p w:rsidR="007C03B3" w:rsidRDefault="007C03B3" w:rsidP="00510272">
      <w:pPr>
        <w:spacing w:line="200" w:lineRule="exact"/>
        <w:rPr>
          <w:sz w:val="20"/>
          <w:szCs w:val="20"/>
        </w:rPr>
      </w:pPr>
    </w:p>
    <w:p w:rsidR="007C03B3" w:rsidRDefault="007C03B3" w:rsidP="00510272">
      <w:pPr>
        <w:spacing w:line="200" w:lineRule="exact"/>
        <w:rPr>
          <w:sz w:val="20"/>
          <w:szCs w:val="20"/>
        </w:rPr>
      </w:pPr>
    </w:p>
    <w:p w:rsidR="007C03B3" w:rsidRDefault="007C03B3" w:rsidP="00510272">
      <w:pPr>
        <w:spacing w:line="200" w:lineRule="exact"/>
        <w:rPr>
          <w:sz w:val="20"/>
          <w:szCs w:val="20"/>
        </w:rPr>
      </w:pPr>
    </w:p>
    <w:p w:rsidR="007C03B3" w:rsidRDefault="007C03B3" w:rsidP="00510272">
      <w:pPr>
        <w:spacing w:line="200" w:lineRule="exact"/>
        <w:rPr>
          <w:sz w:val="20"/>
          <w:szCs w:val="20"/>
        </w:rPr>
      </w:pPr>
    </w:p>
    <w:p w:rsidR="007C03B3" w:rsidRDefault="007C03B3" w:rsidP="00510272">
      <w:pPr>
        <w:spacing w:line="200" w:lineRule="exact"/>
        <w:rPr>
          <w:sz w:val="20"/>
          <w:szCs w:val="20"/>
        </w:rPr>
      </w:pPr>
    </w:p>
    <w:p w:rsidR="007C03B3" w:rsidRDefault="007C03B3" w:rsidP="00510272">
      <w:pPr>
        <w:spacing w:line="200" w:lineRule="exact"/>
        <w:rPr>
          <w:sz w:val="20"/>
          <w:szCs w:val="20"/>
        </w:rPr>
      </w:pPr>
    </w:p>
    <w:p w:rsidR="007C03B3" w:rsidRDefault="007C03B3" w:rsidP="00510272">
      <w:pPr>
        <w:spacing w:line="200" w:lineRule="exact"/>
        <w:rPr>
          <w:sz w:val="20"/>
          <w:szCs w:val="20"/>
        </w:rPr>
      </w:pPr>
    </w:p>
    <w:p w:rsidR="007C03B3" w:rsidRDefault="007C03B3" w:rsidP="00510272">
      <w:pPr>
        <w:spacing w:before="2" w:line="260" w:lineRule="exact"/>
        <w:rPr>
          <w:sz w:val="26"/>
          <w:szCs w:val="26"/>
        </w:rPr>
      </w:pPr>
      <w:r>
        <w:rPr>
          <w:noProof/>
          <w:lang w:eastAsia="zh-CN"/>
        </w:rPr>
        <w:pict>
          <v:shape id="图片 24" o:spid="_x0000_s1033" type="#_x0000_t75" style="position:absolute;margin-left:11.8pt;margin-top:3.4pt;width:79.35pt;height:13.4pt;z-index:-251660288;visibility:visible">
            <v:imagedata r:id="rId8" o:title=""/>
          </v:shape>
        </w:pict>
      </w:r>
    </w:p>
    <w:p w:rsidR="007C03B3" w:rsidRDefault="007C03B3" w:rsidP="00510272">
      <w:pPr>
        <w:pStyle w:val="Heading61"/>
        <w:tabs>
          <w:tab w:val="left" w:pos="803"/>
          <w:tab w:val="left" w:pos="1404"/>
        </w:tabs>
        <w:spacing w:before="61"/>
        <w:ind w:left="253"/>
        <w:rPr>
          <w:rFonts w:cs="黑体"/>
          <w:b w:val="0"/>
          <w:bCs w:val="0"/>
          <w:lang w:eastAsia="zh-CN"/>
        </w:rPr>
      </w:pPr>
      <w:r>
        <w:rPr>
          <w:noProof/>
          <w:lang w:eastAsia="zh-CN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4" type="#_x0000_t61" style="position:absolute;left:0;text-align:left;margin-left:177.35pt;margin-top:3.7pt;width:89.25pt;height:28.7pt;z-index:251663360" adj="-15925,48017">
            <v:textbox style="mso-next-textbox:#_x0000_s1034">
              <w:txbxContent>
                <w:p w:rsidR="007C03B3" w:rsidRPr="00192FB7" w:rsidRDefault="007C03B3" w:rsidP="00510272">
                  <w:pPr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  <w:lang w:eastAsia="zh-CN"/>
                    </w:rPr>
                  </w:pPr>
                  <w:r w:rsidRPr="00192FB7">
                    <w:rPr>
                      <w:rFonts w:ascii="Times New Roman" w:hAnsi="宋体" w:hint="eastAsia"/>
                      <w:b/>
                      <w:color w:val="FF0000"/>
                      <w:sz w:val="24"/>
                      <w:szCs w:val="24"/>
                      <w:lang w:eastAsia="zh-CN"/>
                    </w:rPr>
                    <w:t>项目地理位置</w:t>
                  </w:r>
                </w:p>
              </w:txbxContent>
            </v:textbox>
          </v:shape>
        </w:pic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km"/>
        </w:smartTagPr>
        <w:r>
          <w:rPr>
            <w:spacing w:val="1"/>
            <w:lang w:eastAsia="zh-CN"/>
          </w:rPr>
          <w:t>1km</w:t>
        </w:r>
      </w:smartTag>
      <w:r>
        <w:rPr>
          <w:spacing w:val="1"/>
          <w:lang w:eastAsia="zh-CN"/>
        </w:rPr>
        <w:tab/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km"/>
        </w:smartTagPr>
        <w:r>
          <w:rPr>
            <w:spacing w:val="1"/>
            <w:lang w:eastAsia="zh-CN"/>
          </w:rPr>
          <w:t>5km</w:t>
        </w:r>
      </w:smartTag>
      <w:r>
        <w:rPr>
          <w:spacing w:val="1"/>
          <w:lang w:eastAsia="zh-CN"/>
        </w:rPr>
        <w:tab/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km"/>
        </w:smartTagPr>
        <w:r>
          <w:rPr>
            <w:spacing w:val="1"/>
            <w:lang w:eastAsia="zh-CN"/>
          </w:rPr>
          <w:t>10km</w:t>
        </w:r>
      </w:smartTag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  <w:r>
        <w:rPr>
          <w:noProof/>
          <w:lang w:eastAsia="zh-CN"/>
        </w:rPr>
        <w:pict>
          <v:shape id="_x0000_s1035" style="position:absolute;margin-left:110.95pt;margin-top:1.95pt;width:4.65pt;height:4.1pt;z-index:-251654144" coordorigin="3823,1284" coordsize="93,82" path="m3827,1284r-4,76l3911,1366r4,-76l3827,1284xe" filled="f">
            <v:path arrowok="t"/>
          </v:shape>
        </w:pict>
      </w:r>
      <w:r>
        <w:rPr>
          <w:noProof/>
          <w:lang w:eastAsia="zh-CN"/>
        </w:rPr>
        <w:pict>
          <v:shape id="_x0000_s1036" style="position:absolute;margin-left:110.95pt;margin-top:1.95pt;width:4.65pt;height:4.1pt;z-index:-251655168" coordorigin="3823,1284" coordsize="93,82" path="m3827,1284r-4,76l3911,1366r4,-76l3827,1284xe" fillcolor="#6f2f9f" stroked="f">
            <v:path arrowok="t"/>
          </v:shape>
        </w:pict>
      </w:r>
    </w:p>
    <w:p w:rsidR="007C03B3" w:rsidRDefault="007C03B3" w:rsidP="00510272">
      <w:pPr>
        <w:spacing w:before="13" w:line="260" w:lineRule="exact"/>
        <w:rPr>
          <w:sz w:val="26"/>
          <w:szCs w:val="26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line="200" w:lineRule="exact"/>
        <w:rPr>
          <w:sz w:val="20"/>
          <w:szCs w:val="20"/>
          <w:lang w:eastAsia="zh-CN"/>
        </w:rPr>
      </w:pPr>
    </w:p>
    <w:p w:rsidR="007C03B3" w:rsidRDefault="007C03B3" w:rsidP="00510272">
      <w:pPr>
        <w:spacing w:before="4" w:line="240" w:lineRule="exact"/>
        <w:rPr>
          <w:sz w:val="24"/>
          <w:szCs w:val="24"/>
          <w:lang w:eastAsia="zh-CN"/>
        </w:rPr>
      </w:pPr>
      <w:r>
        <w:rPr>
          <w:noProof/>
          <w:lang w:eastAsia="zh-CN"/>
        </w:rPr>
        <w:pict>
          <v:shape id="_x0000_s1037" style="position:absolute;margin-left:4.8pt;margin-top:3.9pt;width:432.45pt;height:.1pt;z-index:-251656192" coordorigin="1700,10907" coordsize="8649,0" path="m1700,10907r8648,e" filled="f" strokeweight=".58pt">
            <v:path arrowok="t"/>
          </v:shape>
        </w:pict>
      </w:r>
    </w:p>
    <w:p w:rsidR="007C03B3" w:rsidRPr="00962BDD" w:rsidRDefault="007C03B3" w:rsidP="00E71FFA">
      <w:pPr>
        <w:tabs>
          <w:tab w:val="left" w:pos="3900"/>
        </w:tabs>
        <w:spacing w:before="12"/>
        <w:jc w:val="center"/>
        <w:rPr>
          <w:rFonts w:ascii="宋体" w:cs="宋体"/>
          <w:sz w:val="28"/>
          <w:szCs w:val="28"/>
          <w:lang w:eastAsia="zh-CN"/>
        </w:rPr>
      </w:pPr>
      <w:r w:rsidRPr="00962BDD">
        <w:rPr>
          <w:rFonts w:ascii="宋体" w:hAnsi="宋体" w:cs="宋体" w:hint="eastAsia"/>
          <w:b/>
          <w:bCs/>
          <w:spacing w:val="1"/>
          <w:sz w:val="28"/>
          <w:szCs w:val="28"/>
          <w:lang w:eastAsia="zh-CN"/>
        </w:rPr>
        <w:t>附图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1    </w:t>
      </w:r>
      <w:r w:rsidRPr="00962BDD">
        <w:rPr>
          <w:rFonts w:ascii="宋体" w:hAnsi="宋体" w:cs="宋体" w:hint="eastAsia"/>
          <w:b/>
          <w:bCs/>
          <w:spacing w:val="1"/>
          <w:sz w:val="28"/>
          <w:szCs w:val="28"/>
          <w:lang w:eastAsia="zh-CN"/>
        </w:rPr>
        <w:t>建设项目地理位置图</w:t>
      </w:r>
    </w:p>
    <w:p w:rsidR="007C03B3" w:rsidRDefault="007C03B3" w:rsidP="00E71FFA">
      <w:pPr>
        <w:rPr>
          <w:rFonts w:ascii="宋体" w:cs="宋体"/>
          <w:sz w:val="30"/>
          <w:szCs w:val="30"/>
          <w:lang w:eastAsia="zh-CN"/>
        </w:rPr>
        <w:sectPr w:rsidR="007C03B3" w:rsidSect="00962B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580" w:right="1680" w:bottom="280" w:left="1680" w:header="720" w:footer="720" w:gutter="0"/>
          <w:cols w:space="720"/>
        </w:sectPr>
      </w:pPr>
    </w:p>
    <w:p w:rsidR="007C03B3" w:rsidRDefault="007C03B3" w:rsidP="00E71FFA">
      <w:pPr>
        <w:tabs>
          <w:tab w:val="left" w:pos="3900"/>
        </w:tabs>
        <w:snapToGrid w:val="0"/>
        <w:spacing w:before="12"/>
        <w:jc w:val="center"/>
        <w:rPr>
          <w:rFonts w:ascii="宋体" w:cs="宋体"/>
          <w:b/>
          <w:bCs/>
          <w:spacing w:val="1"/>
          <w:sz w:val="28"/>
          <w:szCs w:val="28"/>
          <w:lang w:eastAsia="zh-CN"/>
        </w:rPr>
        <w:sectPr w:rsidR="007C03B3"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  <w:r w:rsidRPr="00E40DFB">
        <w:rPr>
          <w:rFonts w:ascii="宋体" w:cs="宋体"/>
          <w:b/>
          <w:noProof/>
          <w:spacing w:val="1"/>
          <w:sz w:val="28"/>
          <w:szCs w:val="28"/>
          <w:lang w:eastAsia="zh-CN"/>
        </w:rPr>
        <w:pict>
          <v:shape id="图片 31" o:spid="_x0000_i1025" type="#_x0000_t75" alt="未标题-3 拷贝.jpg" style="width:447pt;height:624pt;visibility:visible">
            <v:imagedata r:id="rId15" o:title=""/>
          </v:shape>
        </w:pict>
      </w:r>
      <w:r w:rsidRPr="00962BDD">
        <w:rPr>
          <w:rFonts w:ascii="宋体" w:hAnsi="宋体" w:cs="宋体" w:hint="eastAsia"/>
          <w:b/>
          <w:bCs/>
          <w:spacing w:val="1"/>
          <w:sz w:val="28"/>
          <w:szCs w:val="28"/>
          <w:lang w:eastAsia="zh-CN"/>
        </w:rPr>
        <w:t>附图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2    </w:t>
      </w:r>
      <w:r w:rsidRPr="00962BDD">
        <w:rPr>
          <w:rFonts w:ascii="宋体" w:hAnsi="宋体" w:cs="宋体" w:hint="eastAsia"/>
          <w:b/>
          <w:bCs/>
          <w:spacing w:val="1"/>
          <w:sz w:val="28"/>
          <w:szCs w:val="28"/>
          <w:lang w:eastAsia="zh-CN"/>
        </w:rPr>
        <w:t>建设项目</w:t>
      </w:r>
      <w:r>
        <w:rPr>
          <w:rFonts w:ascii="宋体" w:hAnsi="宋体" w:cs="宋体" w:hint="eastAsia"/>
          <w:b/>
          <w:bCs/>
          <w:spacing w:val="1"/>
          <w:sz w:val="28"/>
          <w:szCs w:val="28"/>
          <w:lang w:eastAsia="zh-CN"/>
        </w:rPr>
        <w:t>在葛店经济开发区的位置标识图</w:t>
      </w:r>
    </w:p>
    <w:p w:rsidR="007C03B3" w:rsidRDefault="007C03B3" w:rsidP="00E71FFA">
      <w:pPr>
        <w:tabs>
          <w:tab w:val="left" w:pos="3900"/>
        </w:tabs>
        <w:snapToGrid w:val="0"/>
        <w:spacing w:before="12"/>
        <w:jc w:val="center"/>
        <w:rPr>
          <w:rFonts w:ascii="宋体" w:cs="宋体"/>
          <w:b/>
          <w:bCs/>
          <w:spacing w:val="1"/>
          <w:sz w:val="28"/>
          <w:szCs w:val="28"/>
          <w:lang w:eastAsia="zh-CN"/>
        </w:rPr>
      </w:pPr>
      <w:r w:rsidRPr="00E40DFB">
        <w:rPr>
          <w:rFonts w:ascii="宋体" w:cs="宋体"/>
          <w:b/>
          <w:noProof/>
          <w:spacing w:val="1"/>
          <w:sz w:val="28"/>
          <w:szCs w:val="28"/>
          <w:lang w:eastAsia="zh-CN"/>
        </w:rPr>
        <w:pict>
          <v:shape id="图片 0" o:spid="_x0000_i1026" type="#_x0000_t75" alt="未标题-1 拷贝.jpg" style="width:599.25pt;height:379.5pt;visibility:visible">
            <v:imagedata r:id="rId16" o:title=""/>
          </v:shape>
        </w:pict>
      </w:r>
    </w:p>
    <w:p w:rsidR="007C03B3" w:rsidRDefault="007C03B3" w:rsidP="00A8346A">
      <w:pPr>
        <w:tabs>
          <w:tab w:val="left" w:pos="3900"/>
        </w:tabs>
        <w:spacing w:before="12"/>
        <w:ind w:firstLine="585"/>
        <w:jc w:val="center"/>
        <w:rPr>
          <w:rFonts w:ascii="宋体" w:cs="宋体"/>
          <w:b/>
          <w:bCs/>
          <w:spacing w:val="1"/>
          <w:sz w:val="28"/>
          <w:szCs w:val="28"/>
          <w:lang w:eastAsia="zh-CN"/>
        </w:rPr>
      </w:pPr>
      <w:r w:rsidRPr="00962BDD">
        <w:rPr>
          <w:rFonts w:ascii="宋体" w:hAnsi="宋体" w:cs="宋体" w:hint="eastAsia"/>
          <w:b/>
          <w:bCs/>
          <w:spacing w:val="1"/>
          <w:sz w:val="28"/>
          <w:szCs w:val="28"/>
          <w:lang w:eastAsia="zh-CN"/>
        </w:rPr>
        <w:t>附图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3    </w:t>
      </w:r>
      <w:r w:rsidRPr="00962BDD">
        <w:rPr>
          <w:rFonts w:ascii="宋体" w:hAnsi="宋体" w:cs="宋体" w:hint="eastAsia"/>
          <w:b/>
          <w:bCs/>
          <w:spacing w:val="1"/>
          <w:sz w:val="28"/>
          <w:szCs w:val="28"/>
          <w:lang w:eastAsia="zh-CN"/>
        </w:rPr>
        <w:t>建设项目</w:t>
      </w:r>
      <w:r>
        <w:rPr>
          <w:rFonts w:ascii="宋体" w:hAnsi="宋体" w:cs="宋体" w:hint="eastAsia"/>
          <w:b/>
          <w:bCs/>
          <w:spacing w:val="1"/>
          <w:sz w:val="28"/>
          <w:szCs w:val="28"/>
          <w:lang w:eastAsia="zh-CN"/>
        </w:rPr>
        <w:t>在</w:t>
      </w:r>
      <w:r w:rsidRPr="00E91FC6">
        <w:rPr>
          <w:rFonts w:ascii="宋体" w:hAnsi="宋体" w:cs="宋体" w:hint="eastAsia"/>
          <w:b/>
          <w:bCs/>
          <w:spacing w:val="1"/>
          <w:sz w:val="28"/>
          <w:szCs w:val="28"/>
          <w:lang w:eastAsia="zh-CN"/>
        </w:rPr>
        <w:t>商控华鼎工业园</w:t>
      </w:r>
      <w:r>
        <w:rPr>
          <w:rFonts w:ascii="宋体" w:hAnsi="宋体" w:cs="宋体" w:hint="eastAsia"/>
          <w:b/>
          <w:bCs/>
          <w:spacing w:val="1"/>
          <w:sz w:val="28"/>
          <w:szCs w:val="28"/>
          <w:lang w:eastAsia="zh-CN"/>
        </w:rPr>
        <w:t>的位置标识图</w:t>
      </w:r>
    </w:p>
    <w:p w:rsidR="007C03B3" w:rsidRDefault="007C03B3" w:rsidP="005E4513">
      <w:pPr>
        <w:tabs>
          <w:tab w:val="left" w:pos="3900"/>
        </w:tabs>
        <w:snapToGrid w:val="0"/>
        <w:spacing w:before="12"/>
        <w:jc w:val="center"/>
        <w:rPr>
          <w:lang w:eastAsia="zh-CN"/>
        </w:rPr>
      </w:pPr>
      <w:r w:rsidRPr="00E40DFB">
        <w:rPr>
          <w:rFonts w:ascii="宋体" w:cs="宋体"/>
          <w:b/>
          <w:noProof/>
          <w:spacing w:val="1"/>
          <w:sz w:val="28"/>
          <w:szCs w:val="28"/>
          <w:lang w:eastAsia="zh-CN"/>
        </w:rPr>
        <w:pict>
          <v:shape id="图片 2" o:spid="_x0000_i1027" type="#_x0000_t75" alt="平面布置图 拷贝.jpg" style="width:694.5pt;height:393.75pt;visibility:visible">
            <v:imagedata r:id="rId17" o:title=""/>
          </v:shape>
        </w:pict>
      </w:r>
      <w:r w:rsidRPr="00C15572">
        <w:rPr>
          <w:rFonts w:ascii="宋体" w:hAnsi="宋体" w:cs="宋体" w:hint="eastAsia"/>
          <w:b/>
          <w:bCs/>
          <w:spacing w:val="1"/>
          <w:sz w:val="28"/>
          <w:szCs w:val="28"/>
          <w:lang w:eastAsia="zh-CN"/>
        </w:rPr>
        <w:t>附图</w:t>
      </w:r>
      <w:r>
        <w:rPr>
          <w:rFonts w:ascii="宋体" w:hAnsi="宋体" w:cs="宋体"/>
          <w:b/>
          <w:bCs/>
          <w:spacing w:val="1"/>
          <w:sz w:val="28"/>
          <w:szCs w:val="28"/>
          <w:lang w:eastAsia="zh-CN"/>
        </w:rPr>
        <w:t>4</w:t>
      </w:r>
      <w:r w:rsidRPr="00C15572">
        <w:rPr>
          <w:rFonts w:ascii="宋体" w:hAnsi="宋体" w:cs="宋体"/>
          <w:b/>
          <w:bCs/>
          <w:spacing w:val="1"/>
          <w:sz w:val="28"/>
          <w:szCs w:val="28"/>
          <w:lang w:eastAsia="zh-CN"/>
        </w:rPr>
        <w:t xml:space="preserve"> </w:t>
      </w:r>
      <w:r>
        <w:rPr>
          <w:rFonts w:ascii="宋体" w:hAnsi="宋体" w:cs="宋体"/>
          <w:b/>
          <w:bCs/>
          <w:spacing w:val="1"/>
          <w:sz w:val="28"/>
          <w:szCs w:val="28"/>
          <w:lang w:eastAsia="zh-CN"/>
        </w:rPr>
        <w:t xml:space="preserve">   </w:t>
      </w:r>
      <w:r w:rsidRPr="00C15572">
        <w:rPr>
          <w:rFonts w:ascii="宋体" w:hAnsi="宋体" w:cs="宋体" w:hint="eastAsia"/>
          <w:b/>
          <w:bCs/>
          <w:spacing w:val="1"/>
          <w:sz w:val="28"/>
          <w:szCs w:val="28"/>
          <w:lang w:eastAsia="zh-CN"/>
        </w:rPr>
        <w:t>项目平面布局图</w:t>
      </w:r>
      <w:r>
        <w:rPr>
          <w:rFonts w:ascii="宋体" w:hAnsi="宋体" w:cs="宋体" w:hint="eastAsia"/>
          <w:b/>
          <w:bCs/>
          <w:spacing w:val="1"/>
          <w:sz w:val="28"/>
          <w:szCs w:val="28"/>
          <w:lang w:eastAsia="zh-CN"/>
        </w:rPr>
        <w:t>（含噪声监测点位）</w:t>
      </w:r>
    </w:p>
    <w:sectPr w:rsidR="007C03B3" w:rsidSect="005E451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3B3" w:rsidRDefault="007C03B3" w:rsidP="00CD1B12">
      <w:r>
        <w:separator/>
      </w:r>
    </w:p>
  </w:endnote>
  <w:endnote w:type="continuationSeparator" w:id="1">
    <w:p w:rsidR="007C03B3" w:rsidRDefault="007C03B3" w:rsidP="00CD1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3B3" w:rsidRDefault="007C03B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3B3" w:rsidRDefault="007C03B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3B3" w:rsidRDefault="007C03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3B3" w:rsidRDefault="007C03B3" w:rsidP="00CD1B12">
      <w:r>
        <w:separator/>
      </w:r>
    </w:p>
  </w:footnote>
  <w:footnote w:type="continuationSeparator" w:id="1">
    <w:p w:rsidR="007C03B3" w:rsidRDefault="007C03B3" w:rsidP="00CD1B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3B3" w:rsidRDefault="007C03B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3B3" w:rsidRDefault="007C03B3" w:rsidP="005E451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3B3" w:rsidRDefault="007C03B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FFA"/>
    <w:rsid w:val="00017417"/>
    <w:rsid w:val="00071562"/>
    <w:rsid w:val="000834EA"/>
    <w:rsid w:val="000946A8"/>
    <w:rsid w:val="00095406"/>
    <w:rsid w:val="000B4442"/>
    <w:rsid w:val="000E43DC"/>
    <w:rsid w:val="0011337F"/>
    <w:rsid w:val="00130CAF"/>
    <w:rsid w:val="00160AA6"/>
    <w:rsid w:val="001624A1"/>
    <w:rsid w:val="00162DB2"/>
    <w:rsid w:val="00175930"/>
    <w:rsid w:val="00187B23"/>
    <w:rsid w:val="00192FB7"/>
    <w:rsid w:val="00194215"/>
    <w:rsid w:val="00212617"/>
    <w:rsid w:val="00246CDD"/>
    <w:rsid w:val="00276A7A"/>
    <w:rsid w:val="0029453E"/>
    <w:rsid w:val="002A0903"/>
    <w:rsid w:val="002B6563"/>
    <w:rsid w:val="002C3AB9"/>
    <w:rsid w:val="002D1DD6"/>
    <w:rsid w:val="002D641F"/>
    <w:rsid w:val="002F6F43"/>
    <w:rsid w:val="00323C92"/>
    <w:rsid w:val="00374D55"/>
    <w:rsid w:val="00377857"/>
    <w:rsid w:val="003B217C"/>
    <w:rsid w:val="00405D8D"/>
    <w:rsid w:val="00411379"/>
    <w:rsid w:val="004B1225"/>
    <w:rsid w:val="004B75CA"/>
    <w:rsid w:val="004F3426"/>
    <w:rsid w:val="00501EF2"/>
    <w:rsid w:val="00510272"/>
    <w:rsid w:val="0051653F"/>
    <w:rsid w:val="005516C6"/>
    <w:rsid w:val="005547F4"/>
    <w:rsid w:val="00581CFE"/>
    <w:rsid w:val="005E4513"/>
    <w:rsid w:val="006242E1"/>
    <w:rsid w:val="0063071A"/>
    <w:rsid w:val="00641394"/>
    <w:rsid w:val="006418BC"/>
    <w:rsid w:val="006B122B"/>
    <w:rsid w:val="006D76EF"/>
    <w:rsid w:val="006E43D2"/>
    <w:rsid w:val="00723DF7"/>
    <w:rsid w:val="00740DF5"/>
    <w:rsid w:val="00744440"/>
    <w:rsid w:val="00754ACF"/>
    <w:rsid w:val="007757AF"/>
    <w:rsid w:val="00777FFA"/>
    <w:rsid w:val="00793BCF"/>
    <w:rsid w:val="007C03B3"/>
    <w:rsid w:val="007C6540"/>
    <w:rsid w:val="007E6E4B"/>
    <w:rsid w:val="007F2B7D"/>
    <w:rsid w:val="007F626F"/>
    <w:rsid w:val="00800A27"/>
    <w:rsid w:val="00812D7C"/>
    <w:rsid w:val="0083319B"/>
    <w:rsid w:val="008342FC"/>
    <w:rsid w:val="0085015F"/>
    <w:rsid w:val="00891640"/>
    <w:rsid w:val="008B1EBB"/>
    <w:rsid w:val="008C2D82"/>
    <w:rsid w:val="00925E04"/>
    <w:rsid w:val="00962BDD"/>
    <w:rsid w:val="009844A8"/>
    <w:rsid w:val="009958B2"/>
    <w:rsid w:val="009D6591"/>
    <w:rsid w:val="009F0FC0"/>
    <w:rsid w:val="00A4543C"/>
    <w:rsid w:val="00A46F2C"/>
    <w:rsid w:val="00A8346A"/>
    <w:rsid w:val="00AC356D"/>
    <w:rsid w:val="00AD6335"/>
    <w:rsid w:val="00B01044"/>
    <w:rsid w:val="00B01C5A"/>
    <w:rsid w:val="00B52F90"/>
    <w:rsid w:val="00B8407F"/>
    <w:rsid w:val="00B96C3C"/>
    <w:rsid w:val="00BE5C8D"/>
    <w:rsid w:val="00C15572"/>
    <w:rsid w:val="00C20C09"/>
    <w:rsid w:val="00C36270"/>
    <w:rsid w:val="00C406C5"/>
    <w:rsid w:val="00C52D66"/>
    <w:rsid w:val="00CD1B12"/>
    <w:rsid w:val="00CD7874"/>
    <w:rsid w:val="00D33FB0"/>
    <w:rsid w:val="00D355A6"/>
    <w:rsid w:val="00D361C4"/>
    <w:rsid w:val="00D54B20"/>
    <w:rsid w:val="00D56F03"/>
    <w:rsid w:val="00DC75C2"/>
    <w:rsid w:val="00DD2C40"/>
    <w:rsid w:val="00DF0A35"/>
    <w:rsid w:val="00E17464"/>
    <w:rsid w:val="00E40DFB"/>
    <w:rsid w:val="00E71FFA"/>
    <w:rsid w:val="00E91FC6"/>
    <w:rsid w:val="00ED047D"/>
    <w:rsid w:val="00EE0F5D"/>
    <w:rsid w:val="00EF4910"/>
    <w:rsid w:val="00F141F3"/>
    <w:rsid w:val="00F24C09"/>
    <w:rsid w:val="00F40C02"/>
    <w:rsid w:val="00F57ED6"/>
    <w:rsid w:val="00F6152D"/>
    <w:rsid w:val="00F71A59"/>
    <w:rsid w:val="00FD5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FFA"/>
    <w:pPr>
      <w:widowControl w:val="0"/>
    </w:pPr>
    <w:rPr>
      <w:kern w:val="0"/>
      <w:sz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71FF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1FFA"/>
    <w:rPr>
      <w:rFonts w:cs="Times New Roman"/>
      <w:kern w:val="0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CD1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D1B12"/>
    <w:rPr>
      <w:rFonts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CD1B1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D1B12"/>
    <w:rPr>
      <w:rFonts w:cs="Times New Roman"/>
      <w:kern w:val="0"/>
      <w:sz w:val="18"/>
      <w:szCs w:val="18"/>
      <w:lang w:eastAsia="en-US"/>
    </w:rPr>
  </w:style>
  <w:style w:type="paragraph" w:customStyle="1" w:styleId="Heading61">
    <w:name w:val="Heading 61"/>
    <w:basedOn w:val="Normal"/>
    <w:uiPriority w:val="99"/>
    <w:rsid w:val="00510272"/>
    <w:pPr>
      <w:outlineLvl w:val="6"/>
    </w:pPr>
    <w:rPr>
      <w:rFonts w:ascii="黑体" w:eastAsia="黑体" w:hAnsi="黑体"/>
      <w:b/>
      <w:bCs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17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4.jpe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4</Pages>
  <Words>27</Words>
  <Characters>160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LIQIN</dc:creator>
  <cp:keywords/>
  <dc:description/>
  <cp:lastModifiedBy>user</cp:lastModifiedBy>
  <cp:revision>6</cp:revision>
  <cp:lastPrinted>2017-03-08T09:09:00Z</cp:lastPrinted>
  <dcterms:created xsi:type="dcterms:W3CDTF">2016-01-03T20:54:00Z</dcterms:created>
  <dcterms:modified xsi:type="dcterms:W3CDTF">2017-03-08T09:09:00Z</dcterms:modified>
</cp:coreProperties>
</file>